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B4D" w:rsidRPr="00C41B4D" w:rsidRDefault="005717E6">
      <w:pPr>
        <w:rPr>
          <w:rFonts w:ascii="Comic Sans MS" w:hAnsi="Comic Sans MS"/>
        </w:rPr>
      </w:pPr>
      <w:r>
        <w:rPr>
          <w:rFonts w:ascii="Comic Sans MS" w:hAnsi="Comic Sans MS"/>
        </w:rPr>
        <w:t>Assessment</w:t>
      </w:r>
      <w:r w:rsidR="007A277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Friday 8</w:t>
      </w:r>
      <w:r w:rsidRPr="005717E6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May</w:t>
      </w:r>
    </w:p>
    <w:p w:rsidR="00F97CD9" w:rsidRPr="00C41B4D" w:rsidRDefault="001226A6">
      <w:pPr>
        <w:rPr>
          <w:rFonts w:ascii="Comic Sans MS" w:hAnsi="Comic Sans MS"/>
        </w:rPr>
      </w:pPr>
      <w:r w:rsidRPr="00C41B4D">
        <w:rPr>
          <w:rFonts w:ascii="Comic Sans MS" w:hAnsi="Comic Sans MS"/>
        </w:rPr>
        <w:t xml:space="preserve">Spelling </w:t>
      </w:r>
      <w:proofErr w:type="gramStart"/>
      <w:r w:rsidRPr="00C41B4D">
        <w:rPr>
          <w:rFonts w:ascii="Comic Sans MS" w:hAnsi="Comic Sans MS"/>
        </w:rPr>
        <w:t>Dictations</w:t>
      </w:r>
      <w:r w:rsidR="00C41B4D" w:rsidRPr="00C41B4D">
        <w:rPr>
          <w:rFonts w:ascii="Comic Sans MS" w:hAnsi="Comic Sans MS"/>
        </w:rPr>
        <w:t xml:space="preserve">  </w:t>
      </w:r>
      <w:r w:rsidR="005717E6">
        <w:rPr>
          <w:rFonts w:ascii="Comic Sans MS" w:hAnsi="Comic Sans MS"/>
        </w:rPr>
        <w:t>anti</w:t>
      </w:r>
      <w:proofErr w:type="gramEnd"/>
      <w:r w:rsidR="005717E6">
        <w:rPr>
          <w:rFonts w:ascii="Comic Sans MS" w:hAnsi="Comic Sans MS"/>
        </w:rPr>
        <w:t xml:space="preserve"> prefix</w:t>
      </w:r>
      <w:r w:rsidRPr="00C41B4D">
        <w:rPr>
          <w:rFonts w:ascii="Comic Sans MS" w:hAnsi="Comic Sans MS"/>
        </w:rPr>
        <w:t xml:space="preserve"> </w:t>
      </w:r>
    </w:p>
    <w:p w:rsidR="001226A6" w:rsidRDefault="001226A6" w:rsidP="00A7468F">
      <w:pPr>
        <w:ind w:left="567"/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A95A7F" w:rsidTr="006E7FC1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A95A7F" w:rsidRDefault="00A95A7F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A95A7F" w:rsidRDefault="00A95A7F" w:rsidP="009D7658"/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  <w:tc>
          <w:tcPr>
            <w:tcW w:w="360" w:type="dxa"/>
            <w:vMerge w:val="restart"/>
            <w:shd w:val="clear" w:color="auto" w:fill="auto"/>
          </w:tcPr>
          <w:p w:rsidR="00A95A7F" w:rsidRDefault="00A95A7F" w:rsidP="009D7658"/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A95A7F" w:rsidRDefault="00A95A7F" w:rsidP="009D7658"/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</w:tr>
      <w:tr w:rsidR="00A95A7F" w:rsidTr="006E7FC1">
        <w:trPr>
          <w:trHeight w:val="405"/>
        </w:trPr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  <w:tcBorders>
              <w:top w:val="nil"/>
            </w:tcBorders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  <w:vMerge/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  <w:tcBorders>
              <w:top w:val="nil"/>
            </w:tcBorders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</w:tr>
      <w:tr w:rsidR="005717E6" w:rsidTr="00FF1933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717E6" w:rsidTr="006E7FC1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5717E6" w:rsidRDefault="005717E6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</w:tr>
      <w:tr w:rsidR="005717E6" w:rsidTr="006E7FC1">
        <w:trPr>
          <w:trHeight w:val="405"/>
        </w:trPr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  <w:tcBorders>
              <w:top w:val="nil"/>
            </w:tcBorders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  <w:tcBorders>
              <w:top w:val="nil"/>
            </w:tcBorders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  <w:tcBorders>
              <w:top w:val="nil"/>
            </w:tcBorders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</w:tr>
      <w:tr w:rsidR="005717E6" w:rsidTr="00716E3C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</w:tr>
    </w:tbl>
    <w:p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:rsidR="001226A6" w:rsidRDefault="001226A6" w:rsidP="008F7438">
      <w:pPr>
        <w:tabs>
          <w:tab w:val="left" w:pos="975"/>
        </w:tabs>
      </w:pPr>
    </w:p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717E6" w:rsidTr="006E7FC1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5717E6" w:rsidRDefault="005717E6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717E6" w:rsidRDefault="005717E6" w:rsidP="009D7658"/>
        </w:tc>
      </w:tr>
      <w:tr w:rsidR="005717E6" w:rsidTr="006E7FC1">
        <w:trPr>
          <w:trHeight w:val="405"/>
        </w:trPr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  <w:tcBorders>
              <w:top w:val="nil"/>
            </w:tcBorders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</w:tcPr>
          <w:p w:rsidR="005717E6" w:rsidRDefault="00A96D62" w:rsidP="009D7658">
            <w:r>
              <w:t>_</w:t>
            </w:r>
          </w:p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  <w:tcBorders>
              <w:bottom w:val="nil"/>
            </w:tcBorders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</w:tcPr>
          <w:p w:rsidR="005717E6" w:rsidRDefault="005717E6" w:rsidP="009D7658"/>
        </w:tc>
        <w:tc>
          <w:tcPr>
            <w:tcW w:w="360" w:type="dxa"/>
            <w:tcBorders>
              <w:bottom w:val="nil"/>
            </w:tcBorders>
          </w:tcPr>
          <w:p w:rsidR="005717E6" w:rsidRDefault="005717E6" w:rsidP="009D7658"/>
        </w:tc>
      </w:tr>
      <w:tr w:rsidR="005717E6" w:rsidTr="006E7FC1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5717E6" w:rsidRDefault="005717E6" w:rsidP="009D7658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717E6" w:rsidTr="006E7FC1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5717E6" w:rsidRDefault="005717E6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5717E6" w:rsidRDefault="005717E6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717E6" w:rsidRDefault="005717E6" w:rsidP="009D7658"/>
        </w:tc>
      </w:tr>
      <w:tr w:rsidR="00A95A7F" w:rsidTr="006E7FC1">
        <w:trPr>
          <w:trHeight w:val="405"/>
        </w:trPr>
        <w:tc>
          <w:tcPr>
            <w:tcW w:w="360" w:type="dxa"/>
            <w:tcBorders>
              <w:top w:val="nil"/>
            </w:tcBorders>
          </w:tcPr>
          <w:p w:rsidR="00A95A7F" w:rsidRDefault="00A95A7F" w:rsidP="006E7FC1"/>
        </w:tc>
        <w:tc>
          <w:tcPr>
            <w:tcW w:w="360" w:type="dxa"/>
          </w:tcPr>
          <w:p w:rsidR="00A95A7F" w:rsidRDefault="00A95A7F" w:rsidP="006E7FC1"/>
        </w:tc>
        <w:tc>
          <w:tcPr>
            <w:tcW w:w="360" w:type="dxa"/>
            <w:tcBorders>
              <w:top w:val="nil"/>
            </w:tcBorders>
          </w:tcPr>
          <w:p w:rsidR="00A95A7F" w:rsidRDefault="00A95A7F" w:rsidP="006E7FC1"/>
        </w:tc>
        <w:tc>
          <w:tcPr>
            <w:tcW w:w="360" w:type="dxa"/>
          </w:tcPr>
          <w:p w:rsidR="00A95A7F" w:rsidRDefault="00A95A7F" w:rsidP="006E7FC1"/>
        </w:tc>
        <w:tc>
          <w:tcPr>
            <w:tcW w:w="360" w:type="dxa"/>
            <w:vMerge w:val="restart"/>
          </w:tcPr>
          <w:p w:rsidR="00A95A7F" w:rsidRDefault="00A95A7F" w:rsidP="006E7FC1"/>
        </w:tc>
        <w:tc>
          <w:tcPr>
            <w:tcW w:w="360" w:type="dxa"/>
          </w:tcPr>
          <w:p w:rsidR="00A95A7F" w:rsidRDefault="00A95A7F" w:rsidP="006E7FC1"/>
        </w:tc>
        <w:tc>
          <w:tcPr>
            <w:tcW w:w="360" w:type="dxa"/>
          </w:tcPr>
          <w:p w:rsidR="00A95A7F" w:rsidRDefault="00A95A7F" w:rsidP="006E7FC1"/>
        </w:tc>
        <w:tc>
          <w:tcPr>
            <w:tcW w:w="360" w:type="dxa"/>
          </w:tcPr>
          <w:p w:rsidR="00A95A7F" w:rsidRDefault="00A95A7F" w:rsidP="006E7FC1"/>
        </w:tc>
        <w:tc>
          <w:tcPr>
            <w:tcW w:w="360" w:type="dxa"/>
          </w:tcPr>
          <w:p w:rsidR="00A95A7F" w:rsidRDefault="00A95A7F" w:rsidP="006E7FC1"/>
        </w:tc>
        <w:tc>
          <w:tcPr>
            <w:tcW w:w="360" w:type="dxa"/>
            <w:tcBorders>
              <w:top w:val="nil"/>
            </w:tcBorders>
          </w:tcPr>
          <w:p w:rsidR="00A95A7F" w:rsidRDefault="00A95A7F" w:rsidP="006E7FC1"/>
        </w:tc>
        <w:tc>
          <w:tcPr>
            <w:tcW w:w="360" w:type="dxa"/>
            <w:tcBorders>
              <w:bottom w:val="nil"/>
            </w:tcBorders>
          </w:tcPr>
          <w:p w:rsidR="00A95A7F" w:rsidRDefault="00A95A7F" w:rsidP="006E7FC1"/>
        </w:tc>
      </w:tr>
      <w:tr w:rsidR="00A95A7F" w:rsidTr="006E7FC1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A95A7F" w:rsidRDefault="00A95A7F" w:rsidP="006E7FC1"/>
        </w:tc>
        <w:tc>
          <w:tcPr>
            <w:tcW w:w="360" w:type="dxa"/>
            <w:shd w:val="clear" w:color="auto" w:fill="000000" w:themeFill="text1"/>
          </w:tcPr>
          <w:p w:rsidR="00A95A7F" w:rsidRDefault="00A95A7F" w:rsidP="006E7FC1"/>
        </w:tc>
        <w:tc>
          <w:tcPr>
            <w:tcW w:w="360" w:type="dxa"/>
            <w:shd w:val="clear" w:color="auto" w:fill="000000" w:themeFill="text1"/>
          </w:tcPr>
          <w:p w:rsidR="00A95A7F" w:rsidRDefault="00A95A7F" w:rsidP="006E7FC1"/>
        </w:tc>
        <w:tc>
          <w:tcPr>
            <w:tcW w:w="360" w:type="dxa"/>
            <w:shd w:val="clear" w:color="auto" w:fill="000000" w:themeFill="text1"/>
          </w:tcPr>
          <w:p w:rsidR="00A95A7F" w:rsidRDefault="00A95A7F" w:rsidP="006E7FC1"/>
        </w:tc>
        <w:tc>
          <w:tcPr>
            <w:tcW w:w="360" w:type="dxa"/>
            <w:vMerge/>
            <w:shd w:val="clear" w:color="auto" w:fill="auto"/>
          </w:tcPr>
          <w:p w:rsidR="00A95A7F" w:rsidRDefault="00A95A7F" w:rsidP="006E7FC1"/>
        </w:tc>
        <w:tc>
          <w:tcPr>
            <w:tcW w:w="360" w:type="dxa"/>
            <w:shd w:val="clear" w:color="auto" w:fill="000000" w:themeFill="text1"/>
          </w:tcPr>
          <w:p w:rsidR="00A95A7F" w:rsidRDefault="00A95A7F" w:rsidP="006E7FC1"/>
        </w:tc>
        <w:tc>
          <w:tcPr>
            <w:tcW w:w="360" w:type="dxa"/>
            <w:shd w:val="clear" w:color="auto" w:fill="000000" w:themeFill="text1"/>
          </w:tcPr>
          <w:p w:rsidR="00A95A7F" w:rsidRDefault="00A95A7F" w:rsidP="006E7FC1"/>
        </w:tc>
        <w:tc>
          <w:tcPr>
            <w:tcW w:w="360" w:type="dxa"/>
            <w:shd w:val="clear" w:color="auto" w:fill="000000" w:themeFill="text1"/>
          </w:tcPr>
          <w:p w:rsidR="00A95A7F" w:rsidRDefault="00A95A7F" w:rsidP="006E7FC1"/>
        </w:tc>
        <w:tc>
          <w:tcPr>
            <w:tcW w:w="360" w:type="dxa"/>
            <w:shd w:val="clear" w:color="auto" w:fill="000000" w:themeFill="text1"/>
          </w:tcPr>
          <w:p w:rsidR="00A95A7F" w:rsidRDefault="00A95A7F" w:rsidP="006E7FC1"/>
        </w:tc>
        <w:tc>
          <w:tcPr>
            <w:tcW w:w="360" w:type="dxa"/>
            <w:shd w:val="clear" w:color="auto" w:fill="000000" w:themeFill="text1"/>
          </w:tcPr>
          <w:p w:rsidR="00A95A7F" w:rsidRDefault="00A95A7F" w:rsidP="006E7FC1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A95A7F" w:rsidRDefault="00A95A7F" w:rsidP="006E7FC1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A95A7F" w:rsidTr="00DA5F61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A95A7F" w:rsidRDefault="00A95A7F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  <w:tc>
          <w:tcPr>
            <w:tcW w:w="360" w:type="dxa"/>
            <w:vMerge w:val="restart"/>
            <w:shd w:val="clear" w:color="auto" w:fill="auto"/>
          </w:tcPr>
          <w:p w:rsidR="00A95A7F" w:rsidRDefault="00A95A7F" w:rsidP="009D7658"/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  <w:tc>
          <w:tcPr>
            <w:tcW w:w="360" w:type="dxa"/>
            <w:shd w:val="clear" w:color="auto" w:fill="000000" w:themeFill="text1"/>
          </w:tcPr>
          <w:p w:rsidR="00A95A7F" w:rsidRDefault="00A95A7F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A95A7F" w:rsidRDefault="00A95A7F" w:rsidP="009D7658"/>
        </w:tc>
      </w:tr>
      <w:tr w:rsidR="00A95A7F" w:rsidTr="006E7FC1">
        <w:trPr>
          <w:trHeight w:val="405"/>
        </w:trPr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  <w:vMerge/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</w:tcPr>
          <w:p w:rsidR="00A95A7F" w:rsidRDefault="00A95A7F" w:rsidP="009D7658"/>
        </w:tc>
        <w:tc>
          <w:tcPr>
            <w:tcW w:w="360" w:type="dxa"/>
            <w:tcBorders>
              <w:top w:val="nil"/>
            </w:tcBorders>
          </w:tcPr>
          <w:p w:rsidR="00A95A7F" w:rsidRDefault="00A95A7F" w:rsidP="009D7658"/>
        </w:tc>
      </w:tr>
      <w:tr w:rsidR="005717E6" w:rsidTr="00411A0D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  <w:tc>
          <w:tcPr>
            <w:tcW w:w="360" w:type="dxa"/>
            <w:shd w:val="clear" w:color="auto" w:fill="000000" w:themeFill="text1"/>
          </w:tcPr>
          <w:p w:rsidR="005717E6" w:rsidRDefault="005717E6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6055A" w:rsidTr="006E7FC1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6055A" w:rsidRDefault="00D6055A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</w:tr>
      <w:tr w:rsidR="00D6055A" w:rsidTr="006E7FC1">
        <w:trPr>
          <w:trHeight w:val="405"/>
        </w:trPr>
        <w:tc>
          <w:tcPr>
            <w:tcW w:w="360" w:type="dxa"/>
          </w:tcPr>
          <w:p w:rsidR="00D6055A" w:rsidRDefault="00D6055A" w:rsidP="004D2050"/>
        </w:tc>
        <w:tc>
          <w:tcPr>
            <w:tcW w:w="360" w:type="dxa"/>
          </w:tcPr>
          <w:p w:rsidR="00D6055A" w:rsidRDefault="00D6055A" w:rsidP="004D2050"/>
        </w:tc>
        <w:tc>
          <w:tcPr>
            <w:tcW w:w="360" w:type="dxa"/>
            <w:tcBorders>
              <w:top w:val="nil"/>
              <w:bottom w:val="nil"/>
            </w:tcBorders>
          </w:tcPr>
          <w:p w:rsidR="00D6055A" w:rsidRDefault="00D6055A" w:rsidP="004D2050"/>
        </w:tc>
        <w:tc>
          <w:tcPr>
            <w:tcW w:w="360" w:type="dxa"/>
          </w:tcPr>
          <w:p w:rsidR="00D6055A" w:rsidRDefault="00D6055A" w:rsidP="004D2050"/>
        </w:tc>
        <w:tc>
          <w:tcPr>
            <w:tcW w:w="360" w:type="dxa"/>
            <w:tcBorders>
              <w:top w:val="nil"/>
              <w:bottom w:val="nil"/>
            </w:tcBorders>
          </w:tcPr>
          <w:p w:rsidR="00D6055A" w:rsidRDefault="00D6055A" w:rsidP="004D2050"/>
        </w:tc>
        <w:tc>
          <w:tcPr>
            <w:tcW w:w="360" w:type="dxa"/>
          </w:tcPr>
          <w:p w:rsidR="00D6055A" w:rsidRDefault="00D6055A" w:rsidP="004D2050"/>
        </w:tc>
        <w:tc>
          <w:tcPr>
            <w:tcW w:w="360" w:type="dxa"/>
          </w:tcPr>
          <w:p w:rsidR="00D6055A" w:rsidRDefault="00D6055A" w:rsidP="004D2050"/>
        </w:tc>
        <w:tc>
          <w:tcPr>
            <w:tcW w:w="360" w:type="dxa"/>
          </w:tcPr>
          <w:p w:rsidR="00D6055A" w:rsidRDefault="00D6055A" w:rsidP="004D2050"/>
        </w:tc>
        <w:tc>
          <w:tcPr>
            <w:tcW w:w="360" w:type="dxa"/>
          </w:tcPr>
          <w:p w:rsidR="00D6055A" w:rsidRDefault="00D6055A" w:rsidP="004D2050"/>
        </w:tc>
        <w:tc>
          <w:tcPr>
            <w:tcW w:w="360" w:type="dxa"/>
          </w:tcPr>
          <w:p w:rsidR="00D6055A" w:rsidRDefault="00D6055A" w:rsidP="004D2050"/>
        </w:tc>
      </w:tr>
      <w:tr w:rsidR="00D6055A" w:rsidTr="006E7FC1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  <w:tc>
          <w:tcPr>
            <w:tcW w:w="360" w:type="dxa"/>
            <w:shd w:val="clear" w:color="auto" w:fill="000000" w:themeFill="text1"/>
          </w:tcPr>
          <w:p w:rsidR="00D6055A" w:rsidRDefault="00D6055A" w:rsidP="004D2050"/>
        </w:tc>
      </w:tr>
    </w:tbl>
    <w:p w:rsidR="00A7468F" w:rsidRDefault="00A7468F" w:rsidP="004D2050">
      <w:pPr>
        <w:tabs>
          <w:tab w:val="left" w:pos="1309"/>
        </w:tabs>
      </w:pPr>
    </w:p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6055A" w:rsidTr="006E7FC1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6055A" w:rsidRDefault="00D6055A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</w:tr>
      <w:tr w:rsidR="00D6055A" w:rsidTr="006E7FC1">
        <w:trPr>
          <w:trHeight w:val="405"/>
        </w:trPr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  <w:tcBorders>
              <w:top w:val="nil"/>
              <w:bottom w:val="nil"/>
            </w:tcBorders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</w:tr>
      <w:tr w:rsidR="00D6055A" w:rsidTr="006E7FC1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A7468F" w:rsidRDefault="00A7468F"/>
    <w:p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:rsidTr="006E7FC1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4D2050" w:rsidRDefault="004D205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  <w:tr w:rsidR="004D2050" w:rsidTr="006E7FC1">
        <w:trPr>
          <w:trHeight w:val="405"/>
        </w:trPr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  <w:tcBorders>
              <w:top w:val="nil"/>
            </w:tcBorders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  <w:tcBorders>
              <w:top w:val="nil"/>
              <w:bottom w:val="nil"/>
            </w:tcBorders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  <w:tcBorders>
              <w:top w:val="nil"/>
            </w:tcBorders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</w:tr>
      <w:tr w:rsidR="004D2050" w:rsidTr="006E7FC1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C41B4D" w:rsidRDefault="00C41B4D"/>
    <w:p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6055A" w:rsidTr="006E7FC1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6055A" w:rsidRDefault="00D6055A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</w:tr>
      <w:tr w:rsidR="00D6055A" w:rsidTr="006E7FC1">
        <w:trPr>
          <w:trHeight w:val="405"/>
        </w:trPr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  <w:tcBorders>
              <w:top w:val="nil"/>
            </w:tcBorders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  <w:tcBorders>
              <w:bottom w:val="nil"/>
            </w:tcBorders>
          </w:tcPr>
          <w:p w:rsidR="00D6055A" w:rsidRDefault="00D6055A" w:rsidP="009D7658"/>
        </w:tc>
        <w:tc>
          <w:tcPr>
            <w:tcW w:w="360" w:type="dxa"/>
            <w:tcBorders>
              <w:top w:val="nil"/>
              <w:bottom w:val="nil"/>
            </w:tcBorders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</w:tr>
      <w:tr w:rsidR="00D6055A" w:rsidTr="006E7FC1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D6055A" w:rsidRDefault="00D6055A" w:rsidP="009D7658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</w:tr>
    </w:tbl>
    <w:p w:rsidR="00C41B4D" w:rsidRDefault="00C41B4D" w:rsidP="00A7468F">
      <w:pPr>
        <w:pStyle w:val="ListParagraph"/>
        <w:numPr>
          <w:ilvl w:val="0"/>
          <w:numId w:val="1"/>
        </w:numPr>
      </w:pPr>
    </w:p>
    <w:p w:rsidR="00C41B4D" w:rsidRDefault="00C41B4D"/>
    <w:p w:rsidR="00A7468F" w:rsidRDefault="00A7468F"/>
    <w:p w:rsidR="00A7468F" w:rsidRDefault="00A7468F"/>
    <w:p w:rsidR="004D2050" w:rsidRDefault="002233FF" w:rsidP="004D2050">
      <w:pPr>
        <w:tabs>
          <w:tab w:val="left" w:pos="1159"/>
        </w:tabs>
      </w:pPr>
      <w:r>
        <w:t>10.</w:t>
      </w:r>
      <w:r w:rsidR="004D2050"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6055A" w:rsidTr="006E7FC1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6055A" w:rsidRDefault="00D6055A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D6055A" w:rsidRDefault="00D6055A" w:rsidP="009D7658"/>
        </w:tc>
      </w:tr>
      <w:tr w:rsidR="00D6055A" w:rsidTr="006E7FC1">
        <w:trPr>
          <w:trHeight w:val="405"/>
        </w:trPr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  <w:tcBorders>
              <w:bottom w:val="nil"/>
            </w:tcBorders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  <w:tcBorders>
              <w:bottom w:val="nil"/>
            </w:tcBorders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</w:tcPr>
          <w:p w:rsidR="00D6055A" w:rsidRDefault="00D6055A" w:rsidP="009D7658"/>
        </w:tc>
        <w:tc>
          <w:tcPr>
            <w:tcW w:w="360" w:type="dxa"/>
            <w:tcBorders>
              <w:top w:val="nil"/>
            </w:tcBorders>
          </w:tcPr>
          <w:p w:rsidR="00D6055A" w:rsidRDefault="00D6055A" w:rsidP="009D7658"/>
        </w:tc>
      </w:tr>
      <w:tr w:rsidR="00D6055A" w:rsidTr="006E7FC1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top w:val="single" w:sz="4" w:space="0" w:color="auto"/>
            </w:tcBorders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  <w:tc>
          <w:tcPr>
            <w:tcW w:w="360" w:type="dxa"/>
            <w:shd w:val="clear" w:color="auto" w:fill="000000" w:themeFill="text1"/>
          </w:tcPr>
          <w:p w:rsidR="00D6055A" w:rsidRDefault="00D6055A" w:rsidP="009D7658"/>
        </w:tc>
      </w:tr>
    </w:tbl>
    <w:p w:rsidR="007A2774" w:rsidRDefault="007A2774" w:rsidP="004D2050">
      <w:pPr>
        <w:tabs>
          <w:tab w:val="left" w:pos="1159"/>
        </w:tabs>
      </w:pPr>
    </w:p>
    <w:p w:rsidR="007A2774" w:rsidRPr="007A2774" w:rsidRDefault="007A2774" w:rsidP="007A2774"/>
    <w:p w:rsidR="007A2774" w:rsidRPr="007A2774" w:rsidRDefault="007A2774" w:rsidP="007A2774"/>
    <w:p w:rsidR="007A2774" w:rsidRPr="007A2774" w:rsidRDefault="007A2774" w:rsidP="007A2774"/>
    <w:p w:rsidR="007A2774" w:rsidRDefault="007A2774" w:rsidP="007A2774"/>
    <w:p w:rsidR="007A2774" w:rsidRPr="007A2774" w:rsidRDefault="007A2774" w:rsidP="007A2774">
      <w:pPr>
        <w:tabs>
          <w:tab w:val="left" w:pos="2280"/>
        </w:tabs>
      </w:pPr>
      <w:r>
        <w:tab/>
      </w:r>
    </w:p>
    <w:p w:rsidR="00C41B4D" w:rsidRPr="007A2774" w:rsidRDefault="00C41B4D" w:rsidP="007A2774">
      <w:pPr>
        <w:tabs>
          <w:tab w:val="left" w:pos="2280"/>
        </w:tabs>
      </w:pPr>
      <w:bookmarkStart w:id="0" w:name="_GoBack"/>
      <w:bookmarkEnd w:id="0"/>
    </w:p>
    <w:sectPr w:rsidR="00C41B4D" w:rsidRPr="007A27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A6"/>
    <w:rsid w:val="001226A6"/>
    <w:rsid w:val="001D59B5"/>
    <w:rsid w:val="00205F17"/>
    <w:rsid w:val="002233FF"/>
    <w:rsid w:val="00240670"/>
    <w:rsid w:val="004D2050"/>
    <w:rsid w:val="004F07AC"/>
    <w:rsid w:val="00564C64"/>
    <w:rsid w:val="005717E6"/>
    <w:rsid w:val="005F35C4"/>
    <w:rsid w:val="006502BE"/>
    <w:rsid w:val="006658E0"/>
    <w:rsid w:val="006E7FC1"/>
    <w:rsid w:val="00731BFE"/>
    <w:rsid w:val="007A2774"/>
    <w:rsid w:val="00866DEB"/>
    <w:rsid w:val="008D2B77"/>
    <w:rsid w:val="008F622E"/>
    <w:rsid w:val="008F7438"/>
    <w:rsid w:val="00A7468F"/>
    <w:rsid w:val="00A95A7F"/>
    <w:rsid w:val="00A96D62"/>
    <w:rsid w:val="00AA1AF3"/>
    <w:rsid w:val="00C14D25"/>
    <w:rsid w:val="00C41B4D"/>
    <w:rsid w:val="00C9631A"/>
    <w:rsid w:val="00D34667"/>
    <w:rsid w:val="00D6055A"/>
    <w:rsid w:val="00E54EBE"/>
    <w:rsid w:val="00E65362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A0791"/>
  <w15:docId w15:val="{36414F23-0374-4E81-A569-1FA1B5272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3A20ED0B</Template>
  <TotalTime>2</TotalTime>
  <Pages>2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KRollins</cp:lastModifiedBy>
  <cp:revision>4</cp:revision>
  <dcterms:created xsi:type="dcterms:W3CDTF">2020-05-01T07:03:00Z</dcterms:created>
  <dcterms:modified xsi:type="dcterms:W3CDTF">2020-05-01T14:04:00Z</dcterms:modified>
</cp:coreProperties>
</file>